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65103" w14:textId="41F6E975" w:rsidR="00BA00AB" w:rsidRDefault="009366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SHIRWOD</w:t>
      </w:r>
      <w:r>
        <w:rPr>
          <w:rFonts w:ascii="Times New Roman" w:hAnsi="Times New Roman" w:cs="Times New Roman"/>
          <w:sz w:val="24"/>
          <w:szCs w:val="24"/>
        </w:rPr>
        <w:t xml:space="preserve">      (d.1483)</w:t>
      </w:r>
    </w:p>
    <w:p w14:paraId="386714C2" w14:textId="50AD3B59" w:rsidR="009366FC" w:rsidRDefault="009366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Merchant.</w:t>
      </w:r>
    </w:p>
    <w:p w14:paraId="20CA9DE6" w14:textId="18184EDC" w:rsidR="009366FC" w:rsidRDefault="009366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95FA47" w14:textId="4FAF6403" w:rsidR="009366FC" w:rsidRDefault="009366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CA86D" w14:textId="60F62EAB" w:rsidR="009366FC" w:rsidRDefault="009366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Aug.1483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p.150)</w:t>
      </w:r>
    </w:p>
    <w:p w14:paraId="5F692EFC" w14:textId="613C63B8" w:rsidR="009366FC" w:rsidRDefault="009366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CA7271" w14:textId="459548C5" w:rsidR="009366FC" w:rsidRDefault="009366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580BE" w14:textId="2DC2F3A8" w:rsidR="009366FC" w:rsidRPr="009366FC" w:rsidRDefault="009366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2022</w:t>
      </w:r>
    </w:p>
    <w:sectPr w:rsidR="009366FC" w:rsidRPr="009366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EF372" w14:textId="77777777" w:rsidR="009366FC" w:rsidRDefault="009366FC" w:rsidP="009139A6">
      <w:r>
        <w:separator/>
      </w:r>
    </w:p>
  </w:endnote>
  <w:endnote w:type="continuationSeparator" w:id="0">
    <w:p w14:paraId="1C666B6C" w14:textId="77777777" w:rsidR="009366FC" w:rsidRDefault="009366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20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4FE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DC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EA7F2" w14:textId="77777777" w:rsidR="009366FC" w:rsidRDefault="009366FC" w:rsidP="009139A6">
      <w:r>
        <w:separator/>
      </w:r>
    </w:p>
  </w:footnote>
  <w:footnote w:type="continuationSeparator" w:id="0">
    <w:p w14:paraId="4217F8FB" w14:textId="77777777" w:rsidR="009366FC" w:rsidRDefault="009366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13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06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DAB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6FC"/>
    <w:rsid w:val="000666E0"/>
    <w:rsid w:val="002510B7"/>
    <w:rsid w:val="005C130B"/>
    <w:rsid w:val="00826F5C"/>
    <w:rsid w:val="009139A6"/>
    <w:rsid w:val="009366FC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7A160"/>
  <w15:chartTrackingRefBased/>
  <w15:docId w15:val="{2C4E6EBA-6147-4376-9E64-B1CAC4D9D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2022-07-10T20:24:00Z</dcterms:created>
  <dcterms:modified xsi:type="dcterms:W3CDTF">2022-07-10T20:27:00Z</dcterms:modified>
</cp:coreProperties>
</file>